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547" w:rsidRDefault="003D1547" w:rsidP="003D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CLAVERLE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D1547" w:rsidRDefault="003D1547" w:rsidP="003D1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547" w:rsidRDefault="003D1547" w:rsidP="003D1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547" w:rsidRDefault="003D1547" w:rsidP="003D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</w:t>
      </w:r>
    </w:p>
    <w:p w:rsidR="003D1547" w:rsidRDefault="003D1547" w:rsidP="003D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D1547" w:rsidRDefault="003D1547" w:rsidP="003D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21-107)</w:t>
      </w:r>
    </w:p>
    <w:p w:rsidR="003D1547" w:rsidRDefault="003D1547" w:rsidP="003D1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547" w:rsidRDefault="003D1547" w:rsidP="003D1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D1547" w:rsidRDefault="003D1547" w:rsidP="003D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  <w:bookmarkStart w:id="0" w:name="_GoBack"/>
      <w:bookmarkEnd w:id="0"/>
    </w:p>
    <w:sectPr w:rsidR="00DD5B8A" w:rsidRPr="003D15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547" w:rsidRDefault="003D1547" w:rsidP="00564E3C">
      <w:pPr>
        <w:spacing w:after="0" w:line="240" w:lineRule="auto"/>
      </w:pPr>
      <w:r>
        <w:separator/>
      </w:r>
    </w:p>
  </w:endnote>
  <w:endnote w:type="continuationSeparator" w:id="0">
    <w:p w:rsidR="003D1547" w:rsidRDefault="003D15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D1547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547" w:rsidRDefault="003D1547" w:rsidP="00564E3C">
      <w:pPr>
        <w:spacing w:after="0" w:line="240" w:lineRule="auto"/>
      </w:pPr>
      <w:r>
        <w:separator/>
      </w:r>
    </w:p>
  </w:footnote>
  <w:footnote w:type="continuationSeparator" w:id="0">
    <w:p w:rsidR="003D1547" w:rsidRDefault="003D15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547"/>
    <w:rsid w:val="00372DC6"/>
    <w:rsid w:val="003D154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95383"/>
  <w15:chartTrackingRefBased/>
  <w15:docId w15:val="{1EF0404B-0E4E-42CA-9C7A-C12A5BF5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D15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2015-11-18T22:15:00Z</dcterms:created>
  <dcterms:modified xsi:type="dcterms:W3CDTF">2015-11-18T22:16:00Z</dcterms:modified>
</cp:coreProperties>
</file>